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U-ZAŁĄCZNIK nr 6 do umowy - Wzór umowy powierzenia przetwarzania danych.docx</dmsv2BaseFileName>
    <dmsv2BaseDisplayName xmlns="http://schemas.microsoft.com/sharepoint/v3">U-ZAŁĄCZNIK nr 6 do umowy - Wzór umowy powierzenia przetwarzania danych</dmsv2BaseDisplayName>
    <dmsv2SWPP2ObjectNumber xmlns="http://schemas.microsoft.com/sharepoint/v3">POST/DYS/OLD/GZ/01348/2026                        </dmsv2SWPP2ObjectNumber>
    <dmsv2SWPP2SumMD5 xmlns="http://schemas.microsoft.com/sharepoint/v3">813cf0daf79b5a89e91cbfc51c8a0073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24919919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FJ3FSM7XJ42E-819859022-10066</_dlc_DocId>
    <_dlc_DocIdUrl xmlns="a19cb1c7-c5c7-46d4-85ae-d83685407bba">
      <Url>https://swpp2.dms.gkpge.pl/sites/43/_layouts/15/DocIdRedir.aspx?ID=FJ3FSM7XJ42E-819859022-10066</Url>
      <Description>FJ3FSM7XJ42E-819859022-10066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7A09BC3A-23F3-46BF-A29B-9341901D3CC4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30B810B-7809-4DD7-AB11-E7578CD3BBED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85724091-70bf-413d-bca5-e02bc4dfe40a</vt:lpwstr>
  </property>
</Properties>
</file>